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604E5" w:rsidR="001112AB" w:rsidP="00AD09F3" w:rsidRDefault="00584F15" w14:paraId="547F7B6E" w14:textId="3D8E585A">
      <w:pPr>
        <w:pStyle w:val="Tittel"/>
      </w:pPr>
      <w:bookmarkStart w:name="_Toc181031101" w:id="0"/>
      <w:r>
        <w:t>Bilag 4</w:t>
      </w:r>
      <w:r w:rsidRPr="00584F15">
        <w:t xml:space="preserve"> Utfylling, redegjørelse </w:t>
      </w:r>
      <w:r w:rsidR="00562E14">
        <w:t>kvalitet</w:t>
      </w:r>
    </w:p>
    <w:p w:rsidRPr="00D842C9" w:rsidR="004367C4" w:rsidP="00D842C9" w:rsidRDefault="007604E5" w14:paraId="4E390188" w14:textId="7FA78291">
      <w:pPr>
        <w:pStyle w:val="Overskrift1"/>
        <w:keepLines/>
        <w:numPr>
          <w:ilvl w:val="0"/>
          <w:numId w:val="28"/>
        </w:numPr>
        <w:spacing w:before="60" w:after="60"/>
        <w:ind w:left="720" w:hanging="360"/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</w:pPr>
      <w:r w:rsidRPr="00D842C9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>O</w:t>
      </w:r>
      <w:r w:rsidRPr="00D842C9" w:rsidR="003C1B16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>m</w:t>
      </w:r>
      <w:r w:rsidRPr="00D842C9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 xml:space="preserve"> utfylling av</w:t>
      </w:r>
      <w:r w:rsidRPr="00D842C9" w:rsidR="003C1B16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 xml:space="preserve"> </w:t>
      </w:r>
      <w:r w:rsidRPr="00D842C9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>vedlegget</w:t>
      </w:r>
    </w:p>
    <w:p w:rsidRPr="003B11E7" w:rsidR="00600943" w:rsidP="00AD09F3" w:rsidRDefault="007F6A10" w14:paraId="0D3AB582" w14:textId="2356D9AA">
      <w:pPr>
        <w:rPr>
          <w:rFonts w:eastAsia="Calibri"/>
          <w:lang w:val="nb-NO"/>
        </w:rPr>
      </w:pPr>
      <w:r w:rsidRPr="003B11E7">
        <w:rPr>
          <w:rFonts w:eastAsia="Calibri"/>
          <w:lang w:val="nb-NO"/>
        </w:rPr>
        <w:t>Det vises til</w:t>
      </w:r>
      <w:r w:rsidRPr="003B11E7" w:rsidR="0091074E">
        <w:rPr>
          <w:rFonts w:eastAsia="Calibri"/>
          <w:lang w:val="nb-NO"/>
        </w:rPr>
        <w:t xml:space="preserve"> </w:t>
      </w:r>
      <w:r w:rsidRPr="00985C22" w:rsidR="007A2A82">
        <w:rPr>
          <w:rFonts w:eastAsia="Calibri"/>
          <w:lang w:val="nb-NO"/>
        </w:rPr>
        <w:t xml:space="preserve">punkt </w:t>
      </w:r>
      <w:r w:rsidRPr="00985C22" w:rsidR="00584F15">
        <w:rPr>
          <w:rFonts w:eastAsia="Calibri"/>
          <w:lang w:val="nb-NO"/>
        </w:rPr>
        <w:t>8</w:t>
      </w:r>
      <w:r w:rsidRPr="00985C22" w:rsidR="00A74361">
        <w:rPr>
          <w:rFonts w:eastAsia="Calibri"/>
          <w:lang w:val="nb-NO"/>
        </w:rPr>
        <w:t xml:space="preserve"> </w:t>
      </w:r>
      <w:r w:rsidRPr="00985C22" w:rsidR="00985C22">
        <w:rPr>
          <w:rFonts w:eastAsia="Calibri"/>
          <w:i/>
          <w:iCs/>
          <w:lang w:val="nb-NO"/>
        </w:rPr>
        <w:t>Tilde</w:t>
      </w:r>
      <w:r w:rsidRPr="003D5F0B" w:rsidR="00985C22">
        <w:rPr>
          <w:rFonts w:eastAsia="Calibri"/>
          <w:lang w:val="nb-NO"/>
        </w:rPr>
        <w:t>lingskriterier og evaluering</w:t>
      </w:r>
      <w:r w:rsidRPr="00985C22" w:rsidR="007A2A82">
        <w:rPr>
          <w:rFonts w:eastAsia="Calibri"/>
          <w:lang w:val="nb-NO"/>
        </w:rPr>
        <w:t xml:space="preserve"> </w:t>
      </w:r>
      <w:r w:rsidRPr="003B11E7" w:rsidR="007A2A82">
        <w:rPr>
          <w:rFonts w:eastAsia="Calibri"/>
          <w:lang w:val="nb-NO"/>
        </w:rPr>
        <w:t xml:space="preserve">i </w:t>
      </w:r>
      <w:r w:rsidRPr="003B11E7" w:rsidR="0091074E">
        <w:rPr>
          <w:rFonts w:eastAsia="Calibri"/>
          <w:lang w:val="nb-NO"/>
        </w:rPr>
        <w:t>Konkurranse</w:t>
      </w:r>
      <w:r w:rsidRPr="003B11E7" w:rsidR="007A2A82">
        <w:rPr>
          <w:rFonts w:eastAsia="Calibri"/>
          <w:lang w:val="nb-NO"/>
        </w:rPr>
        <w:t>grunnlaget</w:t>
      </w:r>
      <w:r w:rsidR="00584F15">
        <w:rPr>
          <w:rFonts w:eastAsia="Calibri"/>
          <w:lang w:val="nb-NO"/>
        </w:rPr>
        <w:t xml:space="preserve"> samt punkt </w:t>
      </w:r>
      <w:r w:rsidR="003F48A4">
        <w:rPr>
          <w:rFonts w:eastAsia="Calibri"/>
          <w:lang w:val="nb-NO"/>
        </w:rPr>
        <w:t>5</w:t>
      </w:r>
      <w:r w:rsidRPr="003D5F0B" w:rsidR="003D5F0B">
        <w:rPr>
          <w:rFonts w:eastAsia="Calibri"/>
          <w:lang w:val="nb-NO"/>
        </w:rPr>
        <w:t xml:space="preserve"> </w:t>
      </w:r>
      <w:r w:rsidRPr="003D5F0B" w:rsidR="003D5F0B">
        <w:rPr>
          <w:rFonts w:eastAsia="Calibri"/>
          <w:i/>
          <w:iCs/>
          <w:lang w:val="nb-NO"/>
        </w:rPr>
        <w:t>Oppdragsforståelse</w:t>
      </w:r>
      <w:r w:rsidR="00584F15">
        <w:rPr>
          <w:rFonts w:eastAsia="Calibri"/>
          <w:lang w:val="nb-NO"/>
        </w:rPr>
        <w:t xml:space="preserve"> i Bilag 1 Kravspesifikasjon</w:t>
      </w:r>
      <w:r w:rsidRPr="003B11E7" w:rsidR="00587D95">
        <w:rPr>
          <w:rFonts w:eastAsia="Calibri"/>
          <w:lang w:val="nb-NO"/>
        </w:rPr>
        <w:t>.</w:t>
      </w:r>
      <w:r w:rsidRPr="003B11E7" w:rsidR="00681731">
        <w:rPr>
          <w:rFonts w:eastAsia="Calibri"/>
          <w:lang w:val="nb-NO"/>
        </w:rPr>
        <w:t xml:space="preserve"> </w:t>
      </w:r>
      <w:r w:rsidRPr="003B11E7" w:rsidR="001263C2">
        <w:rPr>
          <w:rFonts w:eastAsia="Calibri"/>
          <w:lang w:val="nb-NO"/>
        </w:rPr>
        <w:t>I dette dokumentet skal leverandøren</w:t>
      </w:r>
      <w:r w:rsidRPr="003B11E7" w:rsidR="00C33A20">
        <w:rPr>
          <w:rFonts w:eastAsia="Calibri"/>
          <w:lang w:val="nb-NO"/>
        </w:rPr>
        <w:t xml:space="preserve"> inngi</w:t>
      </w:r>
      <w:r w:rsidRPr="003B11E7" w:rsidR="007D3963">
        <w:rPr>
          <w:rFonts w:eastAsia="Calibri"/>
          <w:lang w:val="nb-NO"/>
        </w:rPr>
        <w:t xml:space="preserve"> sin</w:t>
      </w:r>
      <w:r w:rsidRPr="003B11E7" w:rsidR="00C33A20">
        <w:rPr>
          <w:rFonts w:eastAsia="Calibri"/>
          <w:lang w:val="nb-NO"/>
        </w:rPr>
        <w:t xml:space="preserve"> besva</w:t>
      </w:r>
      <w:r w:rsidRPr="003B11E7" w:rsidR="007D3963">
        <w:rPr>
          <w:rFonts w:eastAsia="Calibri"/>
          <w:lang w:val="nb-NO"/>
        </w:rPr>
        <w:t xml:space="preserve">relse knyttet til </w:t>
      </w:r>
      <w:r w:rsidRPr="003B11E7" w:rsidR="006D2114">
        <w:rPr>
          <w:rFonts w:eastAsia="Calibri"/>
          <w:lang w:val="nb-NO"/>
        </w:rPr>
        <w:t xml:space="preserve">evalueringen av </w:t>
      </w:r>
      <w:r w:rsidRPr="003B11E7" w:rsidR="00E221D4">
        <w:rPr>
          <w:rFonts w:eastAsia="Calibri"/>
          <w:i/>
          <w:iCs/>
          <w:lang w:val="nb-NO"/>
        </w:rPr>
        <w:t>«</w:t>
      </w:r>
      <w:r w:rsidR="00CA46FE">
        <w:rPr>
          <w:rFonts w:eastAsia="Calibri"/>
          <w:i/>
          <w:iCs/>
          <w:u w:val="single"/>
          <w:lang w:val="nb-NO"/>
        </w:rPr>
        <w:t xml:space="preserve">Kvalitet </w:t>
      </w:r>
      <w:r w:rsidR="00156835">
        <w:rPr>
          <w:rFonts w:eastAsia="Calibri"/>
          <w:i/>
          <w:iCs/>
          <w:u w:val="single"/>
          <w:lang w:val="nb-NO"/>
        </w:rPr>
        <w:t>– i</w:t>
      </w:r>
      <w:r w:rsidRPr="00156835" w:rsidR="00156835">
        <w:rPr>
          <w:rFonts w:eastAsia="Arial" w:cs="Arial"/>
          <w:color w:val="000000" w:themeColor="text1"/>
          <w:u w:val="single"/>
          <w:lang w:val="nb-NO"/>
        </w:rPr>
        <w:t>mplementering, oppdragsforståelse og verdiøkende elementer</w:t>
      </w:r>
      <w:r w:rsidRPr="00156835" w:rsidR="00E221D4">
        <w:rPr>
          <w:rFonts w:eastAsia="Calibri"/>
          <w:i/>
          <w:iCs/>
          <w:lang w:val="nb-NO"/>
        </w:rPr>
        <w:t>»</w:t>
      </w:r>
      <w:r w:rsidRPr="00156835" w:rsidR="00E221D4">
        <w:rPr>
          <w:rFonts w:eastAsia="Calibri"/>
          <w:lang w:val="nb-NO"/>
        </w:rPr>
        <w:t>.</w:t>
      </w:r>
    </w:p>
    <w:p w:rsidR="00764B83" w:rsidP="00764B83" w:rsidRDefault="007D3963" w14:paraId="4F5C9C66" w14:textId="4610A35C">
      <w:pPr>
        <w:rPr>
          <w:rFonts w:eastAsia="Calibri" w:cs="Arial"/>
          <w:szCs w:val="22"/>
          <w:lang w:val="nb-NO"/>
        </w:rPr>
      </w:pPr>
      <w:r w:rsidRPr="003B11E7">
        <w:rPr>
          <w:rFonts w:eastAsia="Calibri" w:cs="Arial"/>
          <w:szCs w:val="22"/>
          <w:lang w:val="nb-NO"/>
        </w:rPr>
        <w:t xml:space="preserve">Den totale redegjørelsen </w:t>
      </w:r>
      <w:r w:rsidRPr="003B11E7" w:rsidR="00D3381F">
        <w:rPr>
          <w:rFonts w:eastAsia="Calibri" w:cs="Arial"/>
          <w:szCs w:val="22"/>
          <w:lang w:val="nb-NO"/>
        </w:rPr>
        <w:t xml:space="preserve">er begrenset til </w:t>
      </w:r>
      <w:r w:rsidRPr="00A77708" w:rsidR="00D3381F">
        <w:rPr>
          <w:rFonts w:eastAsia="Calibri" w:cs="Arial"/>
          <w:b/>
          <w:bCs/>
          <w:szCs w:val="22"/>
          <w:u w:val="single"/>
          <w:lang w:val="nb-NO"/>
        </w:rPr>
        <w:t>maksimal</w:t>
      </w:r>
      <w:r w:rsidRPr="00A77708" w:rsidR="003F0C3F">
        <w:rPr>
          <w:rFonts w:eastAsia="Calibri" w:cs="Arial"/>
          <w:b/>
          <w:bCs/>
          <w:szCs w:val="22"/>
          <w:u w:val="single"/>
          <w:lang w:val="nb-NO"/>
        </w:rPr>
        <w:t xml:space="preserve">t </w:t>
      </w:r>
      <w:r w:rsidR="00CA46FE">
        <w:rPr>
          <w:rFonts w:eastAsia="Calibri" w:cs="Arial"/>
          <w:b/>
          <w:bCs/>
          <w:szCs w:val="22"/>
          <w:u w:val="single"/>
          <w:lang w:val="nb-NO"/>
        </w:rPr>
        <w:t>to</w:t>
      </w:r>
      <w:r w:rsidRPr="00A77708" w:rsidR="00D3381F">
        <w:rPr>
          <w:rFonts w:eastAsia="Calibri" w:cs="Arial"/>
          <w:b/>
          <w:bCs/>
          <w:szCs w:val="22"/>
          <w:u w:val="single"/>
          <w:lang w:val="nb-NO"/>
        </w:rPr>
        <w:t xml:space="preserve"> </w:t>
      </w:r>
      <w:r w:rsidRPr="001B122D" w:rsidR="00D3381F">
        <w:rPr>
          <w:rFonts w:eastAsia="Calibri" w:cs="Arial"/>
          <w:b/>
          <w:bCs/>
          <w:szCs w:val="22"/>
          <w:u w:val="single"/>
          <w:lang w:val="nb-NO"/>
        </w:rPr>
        <w:t>A4-sider (</w:t>
      </w:r>
      <w:r w:rsidRPr="001B122D" w:rsidR="00A06049">
        <w:rPr>
          <w:rFonts w:eastAsia="Calibri" w:cs="Arial"/>
          <w:b/>
          <w:bCs/>
          <w:szCs w:val="22"/>
          <w:u w:val="single"/>
          <w:lang w:val="nb-NO"/>
        </w:rPr>
        <w:t>maksimalt 570 ord per side</w:t>
      </w:r>
      <w:r w:rsidRPr="00A77708" w:rsidR="00D3381F">
        <w:rPr>
          <w:rFonts w:eastAsia="Calibri" w:cs="Arial"/>
          <w:b/>
          <w:bCs/>
          <w:szCs w:val="22"/>
          <w:u w:val="single"/>
          <w:lang w:val="nb-NO"/>
        </w:rPr>
        <w:t>)</w:t>
      </w:r>
      <w:r w:rsidRPr="001B122D" w:rsidR="00D3381F">
        <w:rPr>
          <w:rFonts w:eastAsia="Calibri" w:cs="Arial"/>
          <w:b/>
          <w:bCs/>
          <w:szCs w:val="22"/>
          <w:u w:val="single"/>
          <w:lang w:val="nb-NO"/>
        </w:rPr>
        <w:t>.</w:t>
      </w:r>
      <w:r w:rsidRPr="003B11E7" w:rsidR="00D3381F">
        <w:rPr>
          <w:rFonts w:eastAsia="Calibri" w:cs="Arial"/>
          <w:szCs w:val="22"/>
          <w:lang w:val="nb-NO"/>
        </w:rPr>
        <w:t xml:space="preserve"> All redegjørelse utover dette vil ikke bli vurdert.</w:t>
      </w:r>
      <w:r w:rsidRPr="003B11E7" w:rsidR="004A6281">
        <w:rPr>
          <w:rFonts w:eastAsia="Calibri" w:cs="Arial"/>
          <w:szCs w:val="22"/>
          <w:lang w:val="nb-NO"/>
        </w:rPr>
        <w:t xml:space="preserve"> </w:t>
      </w:r>
      <w:r w:rsidRPr="003B11E7" w:rsidR="00887219">
        <w:rPr>
          <w:rFonts w:eastAsia="Calibri" w:cs="Arial"/>
          <w:szCs w:val="22"/>
          <w:lang w:val="nb-NO"/>
        </w:rPr>
        <w:t>Det er opp til leverandør hvordan de sidene disponeres.</w:t>
      </w:r>
    </w:p>
    <w:p w:rsidRPr="00175BDF" w:rsidR="00A9449C" w:rsidP="00764B83" w:rsidRDefault="006261BD" w14:paraId="2F4AC439" w14:textId="2F1456CF">
      <w:pPr>
        <w:pStyle w:val="Contractstyle"/>
        <w:ind w:left="0"/>
        <w:rPr>
          <w:rFonts w:ascii="Arial" w:hAnsi="Arial" w:eastAsia="Calibri" w:cs="Arial"/>
          <w:sz w:val="22"/>
          <w:szCs w:val="22"/>
          <w:lang w:val="nb-NO"/>
        </w:rPr>
      </w:pPr>
      <w:r w:rsidRPr="00175BDF">
        <w:rPr>
          <w:rFonts w:ascii="Arial" w:hAnsi="Arial" w:eastAsia="Calibri" w:cs="Arial"/>
          <w:sz w:val="22"/>
          <w:szCs w:val="22"/>
          <w:lang w:val="nb-NO"/>
        </w:rPr>
        <w:t xml:space="preserve">I redegjørelsen er det viktig at leverandøren følger instruksene </w:t>
      </w:r>
      <w:r w:rsidRPr="00175BDF" w:rsidR="00D81661">
        <w:rPr>
          <w:rFonts w:ascii="Arial" w:hAnsi="Arial" w:eastAsia="Calibri" w:cs="Arial"/>
          <w:sz w:val="22"/>
          <w:szCs w:val="22"/>
          <w:lang w:val="nb-NO"/>
        </w:rPr>
        <w:t xml:space="preserve">angitt i hhv. Konkurransegrunnlaget og Bilag 1 Kravspesifikasjonen, slik at oppdragsgiver er i best mulig stand til </w:t>
      </w:r>
      <w:r w:rsidRPr="00175BDF" w:rsidR="00175BDF">
        <w:rPr>
          <w:rFonts w:ascii="Arial" w:hAnsi="Arial" w:eastAsia="Calibri" w:cs="Arial"/>
          <w:sz w:val="22"/>
          <w:szCs w:val="22"/>
          <w:lang w:val="nb-NO"/>
        </w:rPr>
        <w:t xml:space="preserve">å </w:t>
      </w:r>
      <w:r w:rsidRPr="00175BDF" w:rsidR="00D81661">
        <w:rPr>
          <w:rFonts w:ascii="Arial" w:hAnsi="Arial" w:eastAsia="Calibri" w:cs="Arial"/>
          <w:sz w:val="22"/>
          <w:szCs w:val="22"/>
          <w:lang w:val="nb-NO"/>
        </w:rPr>
        <w:t xml:space="preserve">evaluere </w:t>
      </w:r>
      <w:r w:rsidRPr="00175BDF" w:rsidR="00175BDF">
        <w:rPr>
          <w:rFonts w:ascii="Arial" w:hAnsi="Arial" w:eastAsia="Calibri" w:cs="Arial"/>
          <w:sz w:val="22"/>
          <w:szCs w:val="22"/>
          <w:lang w:val="nb-NO"/>
        </w:rPr>
        <w:t>tilbudets styrker.</w:t>
      </w:r>
    </w:p>
    <w:p w:rsidR="0018202C" w:rsidP="0018202C" w:rsidRDefault="0018202C" w14:paraId="3A646F5E" w14:textId="77777777">
      <w:pPr>
        <w:pStyle w:val="Contractstyle"/>
        <w:rPr>
          <w:rFonts w:eastAsia="Calibri"/>
          <w:lang w:val="nb-NO"/>
        </w:rPr>
      </w:pPr>
      <w:r>
        <w:rPr>
          <w:rFonts w:eastAsia="Calibri"/>
          <w:lang w:val="nb-NO"/>
        </w:rPr>
        <w:br w:type="page"/>
      </w:r>
    </w:p>
    <w:p w:rsidRPr="00AD09F3" w:rsidR="00421D06" w:rsidP="00AD09F3" w:rsidRDefault="00421D06" w14:paraId="0CC514B0" w14:textId="77777777">
      <w:pPr>
        <w:rPr>
          <w:rFonts w:eastAsia="Calibri" w:cs="Arial"/>
          <w:szCs w:val="22"/>
          <w:lang w:val="nb-NO"/>
        </w:rPr>
      </w:pPr>
    </w:p>
    <w:p w:rsidR="0027179B" w:rsidP="004367C4" w:rsidRDefault="00887219" w14:paraId="5B022132" w14:textId="3DCE7C25">
      <w:pPr>
        <w:pStyle w:val="Overskrift1"/>
        <w:rPr>
          <w:i/>
          <w:iCs/>
          <w:lang w:val="nb-NO"/>
        </w:rPr>
      </w:pPr>
      <w:r w:rsidRPr="001B48AA">
        <w:rPr>
          <w:rFonts w:eastAsia="Calibri"/>
          <w:lang w:val="nb-NO"/>
        </w:rPr>
        <w:t>Leverandørens redegjørelse</w:t>
      </w:r>
      <w:r w:rsidR="001B48AA">
        <w:rPr>
          <w:rFonts w:eastAsia="Calibri"/>
          <w:lang w:val="nb-NO"/>
        </w:rPr>
        <w:t xml:space="preserve"> </w:t>
      </w:r>
      <w:r w:rsidRPr="0027179B" w:rsidR="0027179B">
        <w:rPr>
          <w:highlight w:val="yellow"/>
          <w:lang w:val="nb-NO"/>
        </w:rPr>
        <w:t>(</w:t>
      </w:r>
      <w:r w:rsidRPr="00943609" w:rsidR="0027179B">
        <w:rPr>
          <w:i/>
          <w:iCs/>
          <w:color w:val="FF0000"/>
          <w:highlight w:val="yellow"/>
          <w:lang w:val="nb-NO"/>
        </w:rPr>
        <w:t>Side 1/2</w:t>
      </w:r>
      <w:r w:rsidR="0027179B">
        <w:rPr>
          <w:i/>
          <w:iCs/>
          <w:lang w:val="nb-NO"/>
        </w:rPr>
        <w:t>)</w:t>
      </w:r>
    </w:p>
    <w:p w:rsidR="0027179B" w:rsidP="0027179B" w:rsidRDefault="0027179B" w14:paraId="357D6392" w14:textId="77777777">
      <w:pPr>
        <w:pStyle w:val="Contractstyle"/>
        <w:rPr>
          <w:kern w:val="28"/>
          <w:szCs w:val="22"/>
          <w:lang w:val="nb-NO"/>
        </w:rPr>
      </w:pPr>
      <w:r>
        <w:rPr>
          <w:lang w:val="nb-NO"/>
        </w:rPr>
        <w:br w:type="page"/>
      </w:r>
    </w:p>
    <w:p w:rsidRPr="0027179B" w:rsidR="004367C4" w:rsidP="004367C4" w:rsidRDefault="0027179B" w14:paraId="32DC0592" w14:textId="0FB03C04">
      <w:pPr>
        <w:pStyle w:val="Overskrift1"/>
        <w:rPr>
          <w:rFonts w:eastAsia="Calibri"/>
          <w:lang w:val="nb-NO"/>
        </w:rPr>
      </w:pPr>
      <w:r w:rsidRPr="0027179B">
        <w:rPr>
          <w:highlight w:val="yellow"/>
          <w:lang w:val="nb-NO"/>
        </w:rPr>
        <w:lastRenderedPageBreak/>
        <w:t>(</w:t>
      </w:r>
      <w:r w:rsidRPr="0027179B">
        <w:rPr>
          <w:i/>
          <w:iCs/>
          <w:highlight w:val="yellow"/>
          <w:lang w:val="nb-NO"/>
        </w:rPr>
        <w:t xml:space="preserve">Side </w:t>
      </w:r>
      <w:r>
        <w:rPr>
          <w:i/>
          <w:iCs/>
          <w:highlight w:val="yellow"/>
          <w:lang w:val="nb-NO"/>
        </w:rPr>
        <w:t>2/</w:t>
      </w:r>
      <w:r w:rsidRPr="0027179B">
        <w:rPr>
          <w:i/>
          <w:iCs/>
          <w:highlight w:val="yellow"/>
          <w:lang w:val="nb-NO"/>
        </w:rPr>
        <w:t>2</w:t>
      </w:r>
      <w:r>
        <w:rPr>
          <w:i/>
          <w:iCs/>
          <w:lang w:val="nb-NO"/>
        </w:rPr>
        <w:t>)</w:t>
      </w:r>
    </w:p>
    <w:bookmarkEnd w:id="0"/>
    <w:p w:rsidRPr="001B48AA" w:rsidR="00566520" w:rsidP="00AD09F3" w:rsidRDefault="00603D6A" w14:paraId="73E60A05" w14:textId="6D623343">
      <w:pPr>
        <w:rPr>
          <w:rFonts w:eastAsia="Arial"/>
          <w:color w:val="FF0000"/>
          <w:highlight w:val="yellow"/>
          <w:lang w:val="nb-NO"/>
        </w:rPr>
      </w:pPr>
      <w:r w:rsidRPr="001B48AA">
        <w:rPr>
          <w:rFonts w:eastAsia="Arial"/>
          <w:color w:val="FF0000"/>
          <w:highlight w:val="yellow"/>
          <w:lang w:val="nb-NO"/>
        </w:rPr>
        <w:t xml:space="preserve"> </w:t>
      </w:r>
    </w:p>
    <w:sectPr w:rsidRPr="001B48AA" w:rsidR="00566520" w:rsidSect="00CE0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orient="portrait" w:code="9"/>
      <w:pgMar w:top="1418" w:right="1134" w:bottom="1242" w:left="1200" w:header="567" w:footer="567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6626" w:rsidRDefault="00CC6626" w14:paraId="2F48174E" w14:textId="77777777">
      <w:r>
        <w:separator/>
      </w:r>
    </w:p>
  </w:endnote>
  <w:endnote w:type="continuationSeparator" w:id="0">
    <w:p w:rsidR="00CC6626" w:rsidRDefault="00CC6626" w14:paraId="15EFA4FA" w14:textId="77777777">
      <w:r>
        <w:continuationSeparator/>
      </w:r>
    </w:p>
  </w:endnote>
  <w:endnote w:type="continuationNotice" w:id="1">
    <w:p w:rsidR="00CC6626" w:rsidRDefault="00CC6626" w14:paraId="6EEEC51C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921E2" w:rsidRDefault="00C921E2" w14:paraId="7802FF9C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921E2" w:rsidRDefault="00C921E2" w14:paraId="0E7F02EB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921E2" w:rsidRDefault="00C921E2" w14:paraId="3F3E6B1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6626" w:rsidRDefault="00CC6626" w14:paraId="040676BD" w14:textId="77777777">
      <w:r>
        <w:separator/>
      </w:r>
    </w:p>
  </w:footnote>
  <w:footnote w:type="continuationSeparator" w:id="0">
    <w:p w:rsidR="00CC6626" w:rsidRDefault="00CC6626" w14:paraId="0944566C" w14:textId="77777777">
      <w:r>
        <w:continuationSeparator/>
      </w:r>
    </w:p>
  </w:footnote>
  <w:footnote w:type="continuationNotice" w:id="1">
    <w:p w:rsidR="00CC6626" w:rsidRDefault="00CC6626" w14:paraId="2490DE2F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921E2" w:rsidRDefault="00C921E2" w14:paraId="55C18A83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01131" w:rsidR="00E500B0" w:rsidP="143FE8CA" w:rsidRDefault="1140F1A7" w14:paraId="4B4FC26B" w14:textId="43174FB3">
    <w:pPr>
      <w:pStyle w:val="header0"/>
      <w:rPr>
        <w:rFonts w:ascii="Arial" w:hAnsi="Arial" w:cs="Arial"/>
        <w:sz w:val="18"/>
        <w:szCs w:val="18"/>
        <w:lang w:val="en-GB"/>
      </w:rPr>
    </w:pPr>
    <w:r w:rsidRPr="143FE8CA" w:rsidR="143FE8CA">
      <w:rPr>
        <w:rFonts w:ascii="Arial" w:hAnsi="Arial" w:cs="Arial"/>
        <w:sz w:val="18"/>
        <w:szCs w:val="18"/>
        <w:lang w:val="en-GB"/>
      </w:rPr>
      <w:t xml:space="preserve">ANSKAFFELSE NR.: </w:t>
    </w:r>
    <w:r w:rsidRPr="143FE8CA" w:rsidR="143FE8CA">
      <w:rPr>
        <w:rFonts w:ascii="Arial" w:hAnsi="Arial" w:cs="Arial"/>
        <w:sz w:val="18"/>
        <w:szCs w:val="18"/>
        <w:lang w:val="en-GB"/>
      </w:rPr>
      <w:t>202</w:t>
    </w:r>
    <w:r w:rsidRPr="143FE8CA" w:rsidR="143FE8CA">
      <w:rPr>
        <w:rFonts w:ascii="Arial" w:hAnsi="Arial" w:cs="Arial"/>
        <w:sz w:val="18"/>
        <w:szCs w:val="18"/>
        <w:lang w:val="en-GB"/>
      </w:rPr>
      <w:t>60016-1 Betalingsløsning MT</w:t>
    </w:r>
    <w:r w:rsidRPr="143FE8CA" w:rsidR="143FE8CA">
      <w:rPr>
        <w:rFonts w:ascii="Arial" w:hAnsi="Arial" w:cs="Arial"/>
        <w:sz w:val="18"/>
        <w:szCs w:val="18"/>
        <w:lang w:val="en-GB"/>
      </w:rPr>
      <w:t xml:space="preserve">                                                                          </w:t>
    </w:r>
    <w:r>
      <w:tab/>
    </w:r>
    <w:r w:rsidRPr="143FE8CA" w:rsidR="143FE8CA">
      <w:rPr>
        <w:rFonts w:ascii="Arial" w:hAnsi="Arial" w:cs="Arial"/>
        <w:sz w:val="18"/>
        <w:szCs w:val="18"/>
        <w:lang w:val="en-GB"/>
      </w:rPr>
      <w:t xml:space="preserve">Side </w:t>
    </w:r>
    <w:r w:rsidRPr="143FE8CA">
      <w:rPr>
        <w:sz w:val="18"/>
        <w:szCs w:val="18"/>
        <w:lang w:val="en-GB"/>
      </w:rPr>
      <w:fldChar w:fldCharType="begin"/>
    </w:r>
    <w:r w:rsidRPr="143FE8CA">
      <w:rPr>
        <w:rFonts w:ascii="Arial" w:hAnsi="Arial" w:cs="Arial"/>
        <w:sz w:val="18"/>
        <w:szCs w:val="18"/>
      </w:rPr>
      <w:instrText xml:space="preserve"> PAGE </w:instrText>
    </w:r>
    <w:r w:rsidRPr="143FE8CA">
      <w:rPr>
        <w:rFonts w:ascii="Arial" w:hAnsi="Arial" w:cs="Arial"/>
        <w:sz w:val="18"/>
        <w:szCs w:val="18"/>
      </w:rPr>
      <w:fldChar w:fldCharType="separate"/>
    </w:r>
    <w:r w:rsidRPr="143FE8CA" w:rsidR="143FE8CA">
      <w:rPr>
        <w:sz w:val="18"/>
        <w:szCs w:val="18"/>
        <w:lang w:val="en-GB"/>
      </w:rPr>
      <w:t>1</w:t>
    </w:r>
    <w:r w:rsidRPr="143FE8CA">
      <w:rPr>
        <w:sz w:val="18"/>
        <w:szCs w:val="18"/>
        <w:lang w:val="en-GB"/>
      </w:rPr>
      <w:fldChar w:fldCharType="end"/>
    </w:r>
    <w:r w:rsidRPr="143FE8CA" w:rsidR="143FE8CA">
      <w:rPr>
        <w:rFonts w:ascii="Arial" w:hAnsi="Arial" w:cs="Arial"/>
        <w:sz w:val="18"/>
        <w:szCs w:val="18"/>
        <w:lang w:val="en-GB"/>
      </w:rPr>
      <w:t xml:space="preserve"> av </w:t>
    </w:r>
    <w:r w:rsidRPr="143FE8CA">
      <w:rPr>
        <w:sz w:val="18"/>
        <w:szCs w:val="18"/>
        <w:lang w:val="en-GB"/>
      </w:rPr>
      <w:fldChar w:fldCharType="begin"/>
    </w:r>
    <w:r w:rsidRPr="143FE8CA">
      <w:rPr>
        <w:rFonts w:ascii="Arial" w:hAnsi="Arial" w:cs="Arial"/>
        <w:sz w:val="18"/>
        <w:szCs w:val="18"/>
      </w:rPr>
      <w:instrText xml:space="preserve"> NUMPAGES </w:instrText>
    </w:r>
    <w:r w:rsidRPr="143FE8CA">
      <w:rPr>
        <w:rFonts w:ascii="Arial" w:hAnsi="Arial" w:cs="Arial"/>
        <w:sz w:val="18"/>
        <w:szCs w:val="18"/>
      </w:rPr>
      <w:fldChar w:fldCharType="separate"/>
    </w:r>
    <w:r w:rsidRPr="143FE8CA" w:rsidR="143FE8CA">
      <w:rPr>
        <w:sz w:val="18"/>
        <w:szCs w:val="18"/>
        <w:lang w:val="en-GB"/>
      </w:rPr>
      <w:t>2</w:t>
    </w:r>
    <w:r w:rsidRPr="143FE8CA">
      <w:rPr>
        <w:sz w:val="18"/>
        <w:szCs w:val="18"/>
        <w:lang w:val="en-GB"/>
      </w:rPr>
      <w:fldChar w:fldCharType="end"/>
    </w:r>
  </w:p>
  <w:p w:rsidRPr="00C12239" w:rsidR="00E500B0" w:rsidP="00E500B0" w:rsidRDefault="00E500B0" w14:paraId="4DE26C85" w14:textId="77777777">
    <w:pPr>
      <w:pStyle w:val="header0"/>
      <w:rPr>
        <w:rFonts w:ascii="Arial" w:hAnsi="Arial" w:cs="Arial"/>
        <w:sz w:val="18"/>
        <w:szCs w:val="18"/>
      </w:rPr>
    </w:pPr>
  </w:p>
  <w:p w:rsidRPr="00A322BD" w:rsidR="00D44D2E" w:rsidP="00E500B0" w:rsidRDefault="00D44D2E" w14:paraId="1FC39945" w14:textId="77777777">
    <w:pPr>
      <w:pStyle w:val="Topptekst"/>
      <w:rPr>
        <w:b/>
        <w:bCs/>
        <w:lang w:val="nb-N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01131" w:rsidR="00F71745" w:rsidP="143FE8CA" w:rsidRDefault="1140F1A7" w14:paraId="06BA082C" w14:textId="458B9DEB">
    <w:pPr>
      <w:pStyle w:val="header0"/>
      <w:rPr>
        <w:rFonts w:ascii="Arial" w:hAnsi="Arial" w:cs="Arial"/>
        <w:sz w:val="18"/>
        <w:szCs w:val="18"/>
        <w:lang w:val="en-GB"/>
      </w:rPr>
    </w:pPr>
    <w:r w:rsidRPr="143FE8CA" w:rsidR="143FE8CA">
      <w:rPr>
        <w:rFonts w:ascii="Arial" w:hAnsi="Arial" w:cs="Arial"/>
        <w:sz w:val="18"/>
        <w:szCs w:val="18"/>
        <w:lang w:val="en-GB"/>
      </w:rPr>
      <w:t>ANSKAFFELSE NR.: 202</w:t>
    </w:r>
    <w:r w:rsidRPr="143FE8CA" w:rsidR="143FE8CA">
      <w:rPr>
        <w:rFonts w:ascii="Arial" w:hAnsi="Arial" w:cs="Arial"/>
        <w:sz w:val="18"/>
        <w:szCs w:val="18"/>
        <w:lang w:val="en-GB"/>
      </w:rPr>
      <w:t>60016-1 Betalingsløsning MT</w:t>
    </w:r>
    <w:r>
      <w:tab/>
    </w:r>
    <w:r w:rsidRPr="143FE8CA" w:rsidR="143FE8CA">
      <w:rPr>
        <w:rFonts w:ascii="Arial" w:hAnsi="Arial" w:cs="Arial"/>
        <w:sz w:val="18"/>
        <w:szCs w:val="18"/>
        <w:lang w:val="en-GB"/>
      </w:rPr>
      <w:t xml:space="preserve">Side </w:t>
    </w:r>
    <w:r w:rsidRPr="143FE8CA">
      <w:rPr>
        <w:rFonts w:ascii="Arial" w:hAnsi="Arial" w:cs="Arial"/>
        <w:noProof/>
        <w:sz w:val="18"/>
        <w:szCs w:val="18"/>
        <w:lang w:val="en-GB"/>
      </w:rPr>
      <w:fldChar w:fldCharType="begin"/>
    </w:r>
    <w:r w:rsidRPr="143FE8CA">
      <w:rPr>
        <w:rFonts w:ascii="Arial" w:hAnsi="Arial" w:cs="Arial"/>
        <w:sz w:val="18"/>
        <w:szCs w:val="18"/>
      </w:rPr>
      <w:instrText xml:space="preserve"> PAGE </w:instrText>
    </w:r>
    <w:r w:rsidRPr="143FE8CA">
      <w:rPr>
        <w:rFonts w:ascii="Arial" w:hAnsi="Arial" w:cs="Arial"/>
        <w:sz w:val="18"/>
        <w:szCs w:val="18"/>
      </w:rPr>
      <w:fldChar w:fldCharType="separate"/>
    </w:r>
    <w:r w:rsidRPr="143FE8CA" w:rsidR="143FE8CA">
      <w:rPr>
        <w:rFonts w:ascii="Arial" w:hAnsi="Arial" w:cs="Arial"/>
        <w:noProof/>
        <w:sz w:val="18"/>
        <w:szCs w:val="18"/>
        <w:lang w:val="en-GB"/>
      </w:rPr>
      <w:t>1</w:t>
    </w:r>
    <w:r w:rsidRPr="143FE8CA">
      <w:rPr>
        <w:rFonts w:ascii="Arial" w:hAnsi="Arial" w:cs="Arial"/>
        <w:noProof/>
        <w:sz w:val="18"/>
        <w:szCs w:val="18"/>
        <w:lang w:val="en-GB"/>
      </w:rPr>
      <w:fldChar w:fldCharType="end"/>
    </w:r>
    <w:r w:rsidRPr="143FE8CA" w:rsidR="143FE8CA">
      <w:rPr>
        <w:rFonts w:ascii="Arial" w:hAnsi="Arial" w:cs="Arial"/>
        <w:sz w:val="18"/>
        <w:szCs w:val="18"/>
        <w:lang w:val="en-GB"/>
      </w:rPr>
      <w:t xml:space="preserve"> av </w:t>
    </w:r>
    <w:r w:rsidRPr="143FE8CA">
      <w:rPr>
        <w:rFonts w:ascii="Arial" w:hAnsi="Arial" w:cs="Arial"/>
        <w:noProof/>
        <w:sz w:val="18"/>
        <w:szCs w:val="18"/>
        <w:lang w:val="en-GB"/>
      </w:rPr>
      <w:fldChar w:fldCharType="begin"/>
    </w:r>
    <w:r w:rsidRPr="143FE8CA">
      <w:rPr>
        <w:rFonts w:ascii="Arial" w:hAnsi="Arial" w:cs="Arial"/>
        <w:sz w:val="18"/>
        <w:szCs w:val="18"/>
      </w:rPr>
      <w:instrText xml:space="preserve"> NUMPAGES </w:instrText>
    </w:r>
    <w:r w:rsidRPr="143FE8CA">
      <w:rPr>
        <w:rFonts w:ascii="Arial" w:hAnsi="Arial" w:cs="Arial"/>
        <w:sz w:val="18"/>
        <w:szCs w:val="18"/>
      </w:rPr>
      <w:fldChar w:fldCharType="separate"/>
    </w:r>
    <w:r w:rsidRPr="143FE8CA" w:rsidR="143FE8CA">
      <w:rPr>
        <w:rFonts w:ascii="Arial" w:hAnsi="Arial" w:cs="Arial"/>
        <w:noProof/>
        <w:sz w:val="18"/>
        <w:szCs w:val="18"/>
        <w:lang w:val="en-GB"/>
      </w:rPr>
      <w:t>3</w:t>
    </w:r>
    <w:r w:rsidRPr="143FE8CA">
      <w:rPr>
        <w:rFonts w:ascii="Arial" w:hAnsi="Arial" w:cs="Arial"/>
        <w:noProof/>
        <w:sz w:val="18"/>
        <w:szCs w:val="18"/>
        <w:lang w:val="en-GB"/>
      </w:rPr>
      <w:fldChar w:fldCharType="end"/>
    </w:r>
  </w:p>
  <w:p w:rsidRPr="00C12239" w:rsidR="00F71745" w:rsidRDefault="00F71745" w14:paraId="090BFE1C" w14:textId="004E0FA0">
    <w:pPr>
      <w:pStyle w:val="header0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608316E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964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20"/>
      </w:pPr>
      <w:rPr>
        <w:rFonts w:hint="default"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1" w15:restartNumberingAfterBreak="0">
    <w:nsid w:val="00D22B33"/>
    <w:multiLevelType w:val="hybridMultilevel"/>
    <w:tmpl w:val="AC665F50"/>
    <w:lvl w:ilvl="0" w:tplc="DB74B524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20"/>
      </w:pPr>
      <w:rPr>
        <w:rFonts w:hint="default"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3" w15:restartNumberingAfterBreak="0">
    <w:nsid w:val="20187014"/>
    <w:multiLevelType w:val="hybridMultilevel"/>
    <w:tmpl w:val="B1466D9E"/>
    <w:lvl w:ilvl="0" w:tplc="A5066AA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2A020F0C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844E2C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63DC65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D64A8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8C2F3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CEFAF2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130AD3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6368EF7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23BB748D"/>
    <w:multiLevelType w:val="hybridMultilevel"/>
    <w:tmpl w:val="352A1B6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  <w:rPr>
        <w:rFonts w:hint="default" w:ascii="Times New Roman" w:hAnsi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hint="default" w:ascii="Times New Roman" w:hAnsi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 w:firstLine="0"/>
      </w:pPr>
      <w:rPr>
        <w:rFonts w:hint="default"/>
      </w:rPr>
    </w:lvl>
  </w:abstractNum>
  <w:abstractNum w:abstractNumId="6" w15:restartNumberingAfterBreak="0">
    <w:nsid w:val="29EFEAA1"/>
    <w:multiLevelType w:val="hybridMultilevel"/>
    <w:tmpl w:val="AA482C52"/>
    <w:lvl w:ilvl="0" w:tplc="A3EE75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732C0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A9E9F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3E0F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2C74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3A87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76ED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2C69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2E4E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7E51A00"/>
    <w:multiLevelType w:val="multilevel"/>
    <w:tmpl w:val="08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9496A38"/>
    <w:multiLevelType w:val="hybridMultilevel"/>
    <w:tmpl w:val="A170EA86"/>
    <w:lvl w:ilvl="0" w:tplc="24E4CB5A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D73801D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C64ABC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E8AA5C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182EE3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8AD69F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2C5AB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7F100E4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7FC8A70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405D5E38"/>
    <w:multiLevelType w:val="hybridMultilevel"/>
    <w:tmpl w:val="BF584D90"/>
    <w:lvl w:ilvl="0" w:tplc="5B52E5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BFB0777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ECA06E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1A8020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82F2DE7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EB066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6B1A5E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A1C0E82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E482044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43153DFC"/>
    <w:multiLevelType w:val="hybridMultilevel"/>
    <w:tmpl w:val="71A8A2FA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49B394F"/>
    <w:multiLevelType w:val="hybridMultilevel"/>
    <w:tmpl w:val="A0FEDAC0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798484F"/>
    <w:multiLevelType w:val="hybridMultilevel"/>
    <w:tmpl w:val="8662D96A"/>
    <w:lvl w:ilvl="0" w:tplc="B0205C66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/>
        <w:b w:val="0"/>
        <w:i w:val="0"/>
        <w:sz w:val="20"/>
      </w:rPr>
    </w:lvl>
    <w:lvl w:ilvl="1" w:tplc="485C597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EF6A65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7B169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E3004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369207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C9F2F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5686D9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546C402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C571A0"/>
    <w:multiLevelType w:val="hybridMultilevel"/>
    <w:tmpl w:val="0F64B7E2"/>
    <w:lvl w:ilvl="0" w:tplc="946A398C">
      <w:start w:val="1"/>
      <w:numFmt w:val="decimal"/>
      <w:lvlText w:val="%1)"/>
      <w:lvlJc w:val="left"/>
      <w:pPr>
        <w:ind w:left="720" w:hanging="360"/>
      </w:pPr>
      <w:rPr>
        <w:rFonts w:hint="default" w:ascii="Calibri" w:hAnsi="Calibri" w:eastAsia="Calibri" w:cs="Calibri"/>
        <w:sz w:val="22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F19FA"/>
    <w:multiLevelType w:val="hybridMultilevel"/>
    <w:tmpl w:val="8378282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194313E"/>
    <w:multiLevelType w:val="multilevel"/>
    <w:tmpl w:val="CB0AD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A6C6CDC"/>
    <w:multiLevelType w:val="hybridMultilevel"/>
    <w:tmpl w:val="5BD435A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E37BC"/>
    <w:multiLevelType w:val="multilevel"/>
    <w:tmpl w:val="2F6A5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2394F45"/>
    <w:multiLevelType w:val="hybridMultilevel"/>
    <w:tmpl w:val="2C1EE5BC"/>
    <w:lvl w:ilvl="0" w:tplc="1E5CFF5A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E5B615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CE9E2C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15C488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FB041A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AB580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2AFC7B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B476A75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A41405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num w:numId="1" w16cid:durableId="1908224352">
    <w:abstractNumId w:val="0"/>
  </w:num>
  <w:num w:numId="2" w16cid:durableId="1749381347">
    <w:abstractNumId w:val="9"/>
  </w:num>
  <w:num w:numId="3" w16cid:durableId="1723211821">
    <w:abstractNumId w:val="8"/>
  </w:num>
  <w:num w:numId="4" w16cid:durableId="899679351">
    <w:abstractNumId w:val="3"/>
  </w:num>
  <w:num w:numId="5" w16cid:durableId="1757288465">
    <w:abstractNumId w:val="12"/>
  </w:num>
  <w:num w:numId="6" w16cid:durableId="170802020">
    <w:abstractNumId w:val="0"/>
  </w:num>
  <w:num w:numId="7" w16cid:durableId="1469859928">
    <w:abstractNumId w:val="0"/>
  </w:num>
  <w:num w:numId="8" w16cid:durableId="1783109497">
    <w:abstractNumId w:val="0"/>
  </w:num>
  <w:num w:numId="9" w16cid:durableId="1854806506">
    <w:abstractNumId w:val="0"/>
  </w:num>
  <w:num w:numId="10" w16cid:durableId="1511606927">
    <w:abstractNumId w:val="0"/>
  </w:num>
  <w:num w:numId="11" w16cid:durableId="457989782">
    <w:abstractNumId w:val="0"/>
  </w:num>
  <w:num w:numId="12" w16cid:durableId="1474131973">
    <w:abstractNumId w:val="12"/>
    <w:lvlOverride w:ilvl="0">
      <w:startOverride w:val="1"/>
    </w:lvlOverride>
  </w:num>
  <w:num w:numId="13" w16cid:durableId="1972586816">
    <w:abstractNumId w:val="12"/>
    <w:lvlOverride w:ilvl="0">
      <w:startOverride w:val="1"/>
    </w:lvlOverride>
  </w:num>
  <w:num w:numId="14" w16cid:durableId="935475676">
    <w:abstractNumId w:val="0"/>
  </w:num>
  <w:num w:numId="15" w16cid:durableId="816990509">
    <w:abstractNumId w:val="20"/>
  </w:num>
  <w:num w:numId="16" w16cid:durableId="621769321">
    <w:abstractNumId w:val="0"/>
  </w:num>
  <w:num w:numId="17" w16cid:durableId="676537074">
    <w:abstractNumId w:val="0"/>
  </w:num>
  <w:num w:numId="18" w16cid:durableId="527454282">
    <w:abstractNumId w:val="19"/>
  </w:num>
  <w:num w:numId="19" w16cid:durableId="128792059">
    <w:abstractNumId w:val="13"/>
  </w:num>
  <w:num w:numId="20" w16cid:durableId="1219778800">
    <w:abstractNumId w:val="5"/>
  </w:num>
  <w:num w:numId="21" w16cid:durableId="852492981">
    <w:abstractNumId w:val="2"/>
  </w:num>
  <w:num w:numId="22" w16cid:durableId="1438595683">
    <w:abstractNumId w:val="15"/>
  </w:num>
  <w:num w:numId="23" w16cid:durableId="60561982">
    <w:abstractNumId w:val="6"/>
  </w:num>
  <w:num w:numId="24" w16cid:durableId="1825075453">
    <w:abstractNumId w:val="4"/>
  </w:num>
  <w:num w:numId="25" w16cid:durableId="1034422854">
    <w:abstractNumId w:val="14"/>
  </w:num>
  <w:num w:numId="26" w16cid:durableId="683940230">
    <w:abstractNumId w:val="18"/>
  </w:num>
  <w:num w:numId="27" w16cid:durableId="130485745">
    <w:abstractNumId w:val="1"/>
  </w:num>
  <w:num w:numId="28" w16cid:durableId="624701360">
    <w:abstractNumId w:val="7"/>
  </w:num>
  <w:num w:numId="29" w16cid:durableId="2047099169">
    <w:abstractNumId w:val="10"/>
  </w:num>
  <w:num w:numId="30" w16cid:durableId="844248902">
    <w:abstractNumId w:val="11"/>
  </w:num>
  <w:num w:numId="31" w16cid:durableId="1557006672">
    <w:abstractNumId w:val="16"/>
  </w:num>
  <w:num w:numId="32" w16cid:durableId="35680951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embedSystemFonts/>
  <w:activeWritingStyle w:lang="nb-NO" w:vendorID="22" w:dllVersion="513" w:checkStyle="1" w:appName="MSWord"/>
  <w:proofState w:spelling="clean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F"/>
    <w:rsid w:val="000138B8"/>
    <w:rsid w:val="00024744"/>
    <w:rsid w:val="00026F66"/>
    <w:rsid w:val="000272BC"/>
    <w:rsid w:val="00045EFA"/>
    <w:rsid w:val="00060C77"/>
    <w:rsid w:val="000678A6"/>
    <w:rsid w:val="0008509B"/>
    <w:rsid w:val="000876B4"/>
    <w:rsid w:val="00095512"/>
    <w:rsid w:val="000C1772"/>
    <w:rsid w:val="000C7A6B"/>
    <w:rsid w:val="000D6891"/>
    <w:rsid w:val="000D779C"/>
    <w:rsid w:val="000E3A8C"/>
    <w:rsid w:val="000E6057"/>
    <w:rsid w:val="000F1CFA"/>
    <w:rsid w:val="0010709F"/>
    <w:rsid w:val="001112AB"/>
    <w:rsid w:val="001263C2"/>
    <w:rsid w:val="0013561B"/>
    <w:rsid w:val="0015180B"/>
    <w:rsid w:val="0015373E"/>
    <w:rsid w:val="00156835"/>
    <w:rsid w:val="00167199"/>
    <w:rsid w:val="0017520B"/>
    <w:rsid w:val="00175BDF"/>
    <w:rsid w:val="00175E7B"/>
    <w:rsid w:val="001817A5"/>
    <w:rsid w:val="0018202C"/>
    <w:rsid w:val="0019157E"/>
    <w:rsid w:val="001A2243"/>
    <w:rsid w:val="001A7CED"/>
    <w:rsid w:val="001B122D"/>
    <w:rsid w:val="001B2FDC"/>
    <w:rsid w:val="001B48AA"/>
    <w:rsid w:val="001C1BAF"/>
    <w:rsid w:val="001D149C"/>
    <w:rsid w:val="001E4FB1"/>
    <w:rsid w:val="002015DA"/>
    <w:rsid w:val="002028D2"/>
    <w:rsid w:val="0023037E"/>
    <w:rsid w:val="00242602"/>
    <w:rsid w:val="00245468"/>
    <w:rsid w:val="00246858"/>
    <w:rsid w:val="00260F71"/>
    <w:rsid w:val="002611E6"/>
    <w:rsid w:val="002623E4"/>
    <w:rsid w:val="00265CBD"/>
    <w:rsid w:val="0027179B"/>
    <w:rsid w:val="00273257"/>
    <w:rsid w:val="00281B10"/>
    <w:rsid w:val="002858FD"/>
    <w:rsid w:val="002A720A"/>
    <w:rsid w:val="002B3B93"/>
    <w:rsid w:val="002C3160"/>
    <w:rsid w:val="002C446E"/>
    <w:rsid w:val="002D268D"/>
    <w:rsid w:val="002D6DE6"/>
    <w:rsid w:val="002D7AD2"/>
    <w:rsid w:val="002E0EE5"/>
    <w:rsid w:val="002F2A30"/>
    <w:rsid w:val="002F6A9F"/>
    <w:rsid w:val="00301581"/>
    <w:rsid w:val="00320B05"/>
    <w:rsid w:val="00352711"/>
    <w:rsid w:val="00363B25"/>
    <w:rsid w:val="003833BA"/>
    <w:rsid w:val="003839CD"/>
    <w:rsid w:val="00390470"/>
    <w:rsid w:val="00392B9D"/>
    <w:rsid w:val="00392C12"/>
    <w:rsid w:val="0039564D"/>
    <w:rsid w:val="00395789"/>
    <w:rsid w:val="00395F83"/>
    <w:rsid w:val="003B11E7"/>
    <w:rsid w:val="003C1B16"/>
    <w:rsid w:val="003C712D"/>
    <w:rsid w:val="003C73F1"/>
    <w:rsid w:val="003D5F0B"/>
    <w:rsid w:val="003F0C3F"/>
    <w:rsid w:val="003F1150"/>
    <w:rsid w:val="003F48A4"/>
    <w:rsid w:val="004015C9"/>
    <w:rsid w:val="00407EAC"/>
    <w:rsid w:val="00421D06"/>
    <w:rsid w:val="00432376"/>
    <w:rsid w:val="004367C4"/>
    <w:rsid w:val="00436C03"/>
    <w:rsid w:val="0043717D"/>
    <w:rsid w:val="00452987"/>
    <w:rsid w:val="004570FD"/>
    <w:rsid w:val="00462511"/>
    <w:rsid w:val="00463038"/>
    <w:rsid w:val="0047082E"/>
    <w:rsid w:val="004853DB"/>
    <w:rsid w:val="00495BDE"/>
    <w:rsid w:val="004A205B"/>
    <w:rsid w:val="004A3EA2"/>
    <w:rsid w:val="004A6281"/>
    <w:rsid w:val="004B1686"/>
    <w:rsid w:val="004B5AD2"/>
    <w:rsid w:val="004E0E47"/>
    <w:rsid w:val="00535385"/>
    <w:rsid w:val="00536E6E"/>
    <w:rsid w:val="00541177"/>
    <w:rsid w:val="005412F4"/>
    <w:rsid w:val="00542B6A"/>
    <w:rsid w:val="00555A28"/>
    <w:rsid w:val="00562E14"/>
    <w:rsid w:val="00566520"/>
    <w:rsid w:val="005744AF"/>
    <w:rsid w:val="00584F15"/>
    <w:rsid w:val="00587D95"/>
    <w:rsid w:val="00597251"/>
    <w:rsid w:val="005A0AAA"/>
    <w:rsid w:val="005A5EBD"/>
    <w:rsid w:val="005B3231"/>
    <w:rsid w:val="005B6CF1"/>
    <w:rsid w:val="005C1372"/>
    <w:rsid w:val="005C7E87"/>
    <w:rsid w:val="005D3DBE"/>
    <w:rsid w:val="005D69CE"/>
    <w:rsid w:val="005D6BA4"/>
    <w:rsid w:val="00600943"/>
    <w:rsid w:val="00603D6A"/>
    <w:rsid w:val="006112B9"/>
    <w:rsid w:val="00614A19"/>
    <w:rsid w:val="00623848"/>
    <w:rsid w:val="006261BD"/>
    <w:rsid w:val="00632BF9"/>
    <w:rsid w:val="0063655D"/>
    <w:rsid w:val="00636688"/>
    <w:rsid w:val="00637F8A"/>
    <w:rsid w:val="00640B02"/>
    <w:rsid w:val="00651EF3"/>
    <w:rsid w:val="00656967"/>
    <w:rsid w:val="00663197"/>
    <w:rsid w:val="00681731"/>
    <w:rsid w:val="00690499"/>
    <w:rsid w:val="00697CE0"/>
    <w:rsid w:val="006B3E44"/>
    <w:rsid w:val="006B5C32"/>
    <w:rsid w:val="006C60C3"/>
    <w:rsid w:val="006D1A06"/>
    <w:rsid w:val="006D2114"/>
    <w:rsid w:val="006D7ABB"/>
    <w:rsid w:val="006E0470"/>
    <w:rsid w:val="006E55A3"/>
    <w:rsid w:val="006E74AA"/>
    <w:rsid w:val="006F0BB8"/>
    <w:rsid w:val="00703C41"/>
    <w:rsid w:val="00705029"/>
    <w:rsid w:val="007112AA"/>
    <w:rsid w:val="00715CB8"/>
    <w:rsid w:val="00716488"/>
    <w:rsid w:val="00725C55"/>
    <w:rsid w:val="00735A61"/>
    <w:rsid w:val="007400B1"/>
    <w:rsid w:val="00740278"/>
    <w:rsid w:val="0075048F"/>
    <w:rsid w:val="00756F81"/>
    <w:rsid w:val="007604E5"/>
    <w:rsid w:val="00764B83"/>
    <w:rsid w:val="00771E60"/>
    <w:rsid w:val="00774B06"/>
    <w:rsid w:val="007762DB"/>
    <w:rsid w:val="007764F8"/>
    <w:rsid w:val="007947D5"/>
    <w:rsid w:val="007A2A82"/>
    <w:rsid w:val="007A5266"/>
    <w:rsid w:val="007B0EE1"/>
    <w:rsid w:val="007D36D0"/>
    <w:rsid w:val="007D3963"/>
    <w:rsid w:val="007D5DB3"/>
    <w:rsid w:val="007E1CA7"/>
    <w:rsid w:val="007F211B"/>
    <w:rsid w:val="007F6A10"/>
    <w:rsid w:val="007F768D"/>
    <w:rsid w:val="00802F6A"/>
    <w:rsid w:val="00815F0B"/>
    <w:rsid w:val="0082050E"/>
    <w:rsid w:val="00830440"/>
    <w:rsid w:val="00832B2C"/>
    <w:rsid w:val="00833251"/>
    <w:rsid w:val="0084187A"/>
    <w:rsid w:val="0085304C"/>
    <w:rsid w:val="008642B1"/>
    <w:rsid w:val="00873232"/>
    <w:rsid w:val="00882E62"/>
    <w:rsid w:val="00884E63"/>
    <w:rsid w:val="00887219"/>
    <w:rsid w:val="0089510E"/>
    <w:rsid w:val="008A2C34"/>
    <w:rsid w:val="008A7846"/>
    <w:rsid w:val="008B5B14"/>
    <w:rsid w:val="008C0B91"/>
    <w:rsid w:val="008C105D"/>
    <w:rsid w:val="008C34E2"/>
    <w:rsid w:val="008C696C"/>
    <w:rsid w:val="008F7A86"/>
    <w:rsid w:val="00902C54"/>
    <w:rsid w:val="0091074E"/>
    <w:rsid w:val="0091793F"/>
    <w:rsid w:val="009216B7"/>
    <w:rsid w:val="00926022"/>
    <w:rsid w:val="009261B7"/>
    <w:rsid w:val="00934F3E"/>
    <w:rsid w:val="0094220B"/>
    <w:rsid w:val="00943609"/>
    <w:rsid w:val="00965A68"/>
    <w:rsid w:val="00967D6C"/>
    <w:rsid w:val="009764AC"/>
    <w:rsid w:val="00985C22"/>
    <w:rsid w:val="009A0120"/>
    <w:rsid w:val="009A34F8"/>
    <w:rsid w:val="009A3734"/>
    <w:rsid w:val="009A5AF3"/>
    <w:rsid w:val="009C01B5"/>
    <w:rsid w:val="009C2832"/>
    <w:rsid w:val="009C7545"/>
    <w:rsid w:val="009C7B13"/>
    <w:rsid w:val="009D6141"/>
    <w:rsid w:val="009E0528"/>
    <w:rsid w:val="009E280E"/>
    <w:rsid w:val="009E59EC"/>
    <w:rsid w:val="009F4B55"/>
    <w:rsid w:val="00A06049"/>
    <w:rsid w:val="00A154E4"/>
    <w:rsid w:val="00A205A3"/>
    <w:rsid w:val="00A31708"/>
    <w:rsid w:val="00A322BD"/>
    <w:rsid w:val="00A51055"/>
    <w:rsid w:val="00A6685F"/>
    <w:rsid w:val="00A6700A"/>
    <w:rsid w:val="00A74361"/>
    <w:rsid w:val="00A77708"/>
    <w:rsid w:val="00A9449C"/>
    <w:rsid w:val="00A96D5A"/>
    <w:rsid w:val="00A97B56"/>
    <w:rsid w:val="00A97E06"/>
    <w:rsid w:val="00AB078C"/>
    <w:rsid w:val="00AB6CC1"/>
    <w:rsid w:val="00AD09F3"/>
    <w:rsid w:val="00AD371D"/>
    <w:rsid w:val="00AF3658"/>
    <w:rsid w:val="00B01131"/>
    <w:rsid w:val="00B06DA1"/>
    <w:rsid w:val="00B13ED9"/>
    <w:rsid w:val="00B154BE"/>
    <w:rsid w:val="00B16E8C"/>
    <w:rsid w:val="00B24532"/>
    <w:rsid w:val="00B25686"/>
    <w:rsid w:val="00B32FBD"/>
    <w:rsid w:val="00B37BD1"/>
    <w:rsid w:val="00B47A1E"/>
    <w:rsid w:val="00B818ED"/>
    <w:rsid w:val="00B85B07"/>
    <w:rsid w:val="00BA0330"/>
    <w:rsid w:val="00BA3CAD"/>
    <w:rsid w:val="00BA3DEA"/>
    <w:rsid w:val="00BB0CA3"/>
    <w:rsid w:val="00BB4BC6"/>
    <w:rsid w:val="00BC5DD9"/>
    <w:rsid w:val="00BC61F0"/>
    <w:rsid w:val="00BF30C5"/>
    <w:rsid w:val="00C07B22"/>
    <w:rsid w:val="00C12239"/>
    <w:rsid w:val="00C211F7"/>
    <w:rsid w:val="00C22CEC"/>
    <w:rsid w:val="00C33A20"/>
    <w:rsid w:val="00C366FA"/>
    <w:rsid w:val="00C67B94"/>
    <w:rsid w:val="00C81D7E"/>
    <w:rsid w:val="00C81D9F"/>
    <w:rsid w:val="00C87CD1"/>
    <w:rsid w:val="00C921E2"/>
    <w:rsid w:val="00C93210"/>
    <w:rsid w:val="00CA46FE"/>
    <w:rsid w:val="00CB4B39"/>
    <w:rsid w:val="00CC3134"/>
    <w:rsid w:val="00CC3F71"/>
    <w:rsid w:val="00CC4160"/>
    <w:rsid w:val="00CC6626"/>
    <w:rsid w:val="00CC719A"/>
    <w:rsid w:val="00CD098E"/>
    <w:rsid w:val="00CE0037"/>
    <w:rsid w:val="00CE407C"/>
    <w:rsid w:val="00CF3E47"/>
    <w:rsid w:val="00CF6F39"/>
    <w:rsid w:val="00D02D3E"/>
    <w:rsid w:val="00D0709D"/>
    <w:rsid w:val="00D27540"/>
    <w:rsid w:val="00D3381F"/>
    <w:rsid w:val="00D3628D"/>
    <w:rsid w:val="00D377E3"/>
    <w:rsid w:val="00D44D2E"/>
    <w:rsid w:val="00D46A27"/>
    <w:rsid w:val="00D47459"/>
    <w:rsid w:val="00D47D3E"/>
    <w:rsid w:val="00D551CF"/>
    <w:rsid w:val="00D65493"/>
    <w:rsid w:val="00D74969"/>
    <w:rsid w:val="00D81661"/>
    <w:rsid w:val="00D842C9"/>
    <w:rsid w:val="00D84A21"/>
    <w:rsid w:val="00D8743B"/>
    <w:rsid w:val="00DB4D39"/>
    <w:rsid w:val="00DC5718"/>
    <w:rsid w:val="00DC7ADD"/>
    <w:rsid w:val="00DD627C"/>
    <w:rsid w:val="00DE255F"/>
    <w:rsid w:val="00DE5063"/>
    <w:rsid w:val="00DF6043"/>
    <w:rsid w:val="00DF7A1C"/>
    <w:rsid w:val="00E00636"/>
    <w:rsid w:val="00E01CE6"/>
    <w:rsid w:val="00E1125D"/>
    <w:rsid w:val="00E14074"/>
    <w:rsid w:val="00E14D95"/>
    <w:rsid w:val="00E221D4"/>
    <w:rsid w:val="00E320CF"/>
    <w:rsid w:val="00E44DB3"/>
    <w:rsid w:val="00E500B0"/>
    <w:rsid w:val="00E529DB"/>
    <w:rsid w:val="00E65894"/>
    <w:rsid w:val="00E75149"/>
    <w:rsid w:val="00E7551F"/>
    <w:rsid w:val="00E75C4A"/>
    <w:rsid w:val="00E90389"/>
    <w:rsid w:val="00E957FE"/>
    <w:rsid w:val="00EA53A3"/>
    <w:rsid w:val="00EC63AA"/>
    <w:rsid w:val="00EE41C0"/>
    <w:rsid w:val="00EF6B6A"/>
    <w:rsid w:val="00F23A04"/>
    <w:rsid w:val="00F24952"/>
    <w:rsid w:val="00F252E2"/>
    <w:rsid w:val="00F31B0F"/>
    <w:rsid w:val="00F40548"/>
    <w:rsid w:val="00F45E6F"/>
    <w:rsid w:val="00F46C2D"/>
    <w:rsid w:val="00F671DE"/>
    <w:rsid w:val="00F71745"/>
    <w:rsid w:val="00F77545"/>
    <w:rsid w:val="00FA2612"/>
    <w:rsid w:val="00FB4DA2"/>
    <w:rsid w:val="00FB65C4"/>
    <w:rsid w:val="00FC4FEC"/>
    <w:rsid w:val="00FD3E68"/>
    <w:rsid w:val="00FE0032"/>
    <w:rsid w:val="00FF33BC"/>
    <w:rsid w:val="00FF4A96"/>
    <w:rsid w:val="0880B36A"/>
    <w:rsid w:val="093F219A"/>
    <w:rsid w:val="0CBC5622"/>
    <w:rsid w:val="0D2059D3"/>
    <w:rsid w:val="0D99B1AD"/>
    <w:rsid w:val="0D9A29C2"/>
    <w:rsid w:val="1140F1A7"/>
    <w:rsid w:val="143FE8CA"/>
    <w:rsid w:val="15470DBC"/>
    <w:rsid w:val="154D1526"/>
    <w:rsid w:val="17BB9297"/>
    <w:rsid w:val="17E0958E"/>
    <w:rsid w:val="1860EF09"/>
    <w:rsid w:val="1ACA79D3"/>
    <w:rsid w:val="1C09896C"/>
    <w:rsid w:val="2041C3E7"/>
    <w:rsid w:val="21D64419"/>
    <w:rsid w:val="2ADE2AA1"/>
    <w:rsid w:val="2CE6C56F"/>
    <w:rsid w:val="363ACEF3"/>
    <w:rsid w:val="363ED284"/>
    <w:rsid w:val="3C61A162"/>
    <w:rsid w:val="4026CEAB"/>
    <w:rsid w:val="42CD0D55"/>
    <w:rsid w:val="4453B120"/>
    <w:rsid w:val="519327C6"/>
    <w:rsid w:val="662C6CFE"/>
    <w:rsid w:val="71120800"/>
    <w:rsid w:val="75B78DC8"/>
    <w:rsid w:val="76C7D15F"/>
    <w:rsid w:val="79EDC6A2"/>
    <w:rsid w:val="7C01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10BDED"/>
  <w15:chartTrackingRefBased/>
  <w15:docId w15:val="{15891281-A5EF-48A1-89CF-154CDCF6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next w:val="Contractstyle"/>
    <w:qFormat/>
    <w:rsid w:val="004367C4"/>
    <w:pPr>
      <w:spacing w:before="120" w:after="120"/>
    </w:pPr>
    <w:rPr>
      <w:rFonts w:ascii="Arial" w:hAnsi="Arial"/>
      <w:sz w:val="22"/>
      <w:lang w:val="en-GB" w:eastAsia="en-US"/>
    </w:rPr>
  </w:style>
  <w:style w:type="paragraph" w:styleId="Overskrift1">
    <w:name w:val="heading 1"/>
    <w:next w:val="Contractstyle"/>
    <w:link w:val="Overskrift1Tegn"/>
    <w:uiPriority w:val="9"/>
    <w:qFormat/>
    <w:rsid w:val="00DF7A1C"/>
    <w:pPr>
      <w:keepNext/>
      <w:spacing w:before="240" w:after="120"/>
      <w:outlineLvl w:val="0"/>
    </w:pPr>
    <w:rPr>
      <w:rFonts w:ascii="Arial" w:hAnsi="Arial"/>
      <w:b/>
      <w:kern w:val="28"/>
      <w:sz w:val="22"/>
      <w:szCs w:val="22"/>
      <w:lang w:val="en-GB" w:eastAsia="en-US"/>
    </w:rPr>
  </w:style>
  <w:style w:type="paragraph" w:styleId="Overskrift2">
    <w:name w:val="heading 2"/>
    <w:next w:val="Contractstyle"/>
    <w:qFormat/>
    <w:rsid w:val="00DF7A1C"/>
    <w:pPr>
      <w:keepNext/>
      <w:keepLines/>
      <w:numPr>
        <w:ilvl w:val="1"/>
        <w:numId w:val="28"/>
      </w:numPr>
      <w:spacing w:before="120" w:after="120"/>
      <w:outlineLvl w:val="1"/>
    </w:pPr>
    <w:rPr>
      <w:b/>
      <w:sz w:val="24"/>
      <w:lang w:val="en-GB" w:eastAsia="en-US"/>
    </w:rPr>
  </w:style>
  <w:style w:type="paragraph" w:styleId="Overskrift3">
    <w:name w:val="heading 3"/>
    <w:next w:val="Normal"/>
    <w:qFormat/>
    <w:rsid w:val="00DF7A1C"/>
    <w:pPr>
      <w:keepNext/>
      <w:keepLines/>
      <w:numPr>
        <w:ilvl w:val="2"/>
        <w:numId w:val="28"/>
      </w:numPr>
      <w:spacing w:before="120" w:after="120"/>
      <w:outlineLvl w:val="2"/>
    </w:pPr>
    <w:rPr>
      <w:b/>
      <w:sz w:val="24"/>
      <w:lang w:val="en-GB" w:eastAsia="en-US"/>
    </w:rPr>
  </w:style>
  <w:style w:type="paragraph" w:styleId="Overskrift4">
    <w:name w:val="heading 4"/>
    <w:next w:val="Contractstyle"/>
    <w:qFormat/>
    <w:rsid w:val="00DF7A1C"/>
    <w:pPr>
      <w:keepNext/>
      <w:keepLines/>
      <w:numPr>
        <w:ilvl w:val="3"/>
        <w:numId w:val="28"/>
      </w:numPr>
      <w:spacing w:before="120" w:after="120"/>
      <w:outlineLvl w:val="3"/>
    </w:pPr>
    <w:rPr>
      <w:sz w:val="24"/>
      <w:lang w:val="en-GB" w:eastAsia="en-US"/>
    </w:rPr>
  </w:style>
  <w:style w:type="paragraph" w:styleId="Overskrift5">
    <w:name w:val="heading 5"/>
    <w:basedOn w:val="Overskrift4"/>
    <w:next w:val="Contractstyle"/>
    <w:qFormat/>
    <w:rsid w:val="00DF7A1C"/>
    <w:pPr>
      <w:keepNext w:val="0"/>
      <w:numPr>
        <w:ilvl w:val="4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DF7A1C"/>
    <w:pPr>
      <w:numPr>
        <w:ilvl w:val="5"/>
        <w:numId w:val="28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rsid w:val="00DF7A1C"/>
    <w:pPr>
      <w:numPr>
        <w:ilvl w:val="6"/>
        <w:numId w:val="28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DF7A1C"/>
    <w:pPr>
      <w:numPr>
        <w:ilvl w:val="7"/>
        <w:numId w:val="28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rsid w:val="00DF7A1C"/>
    <w:pPr>
      <w:numPr>
        <w:ilvl w:val="8"/>
        <w:numId w:val="28"/>
      </w:numPr>
      <w:spacing w:before="240" w:after="60"/>
      <w:outlineLvl w:val="8"/>
    </w:pPr>
    <w:rPr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Contractstyle" w:customStyle="1">
    <w:name w:val="Contractstyle"/>
    <w:pPr>
      <w:keepLines/>
      <w:spacing w:before="120" w:after="120"/>
      <w:ind w:left="720"/>
    </w:pPr>
    <w:rPr>
      <w:sz w:val="24"/>
      <w:lang w:val="en-GB" w:eastAsia="en-US"/>
    </w:rPr>
  </w:style>
  <w:style w:type="paragraph" w:styleId="strek" w:customStyle="1">
    <w:name w:val="strek"/>
    <w:basedOn w:val="Normal"/>
    <w:pPr>
      <w:pBdr>
        <w:top w:val="single" w:color="auto" w:sz="6" w:space="4"/>
        <w:bottom w:val="single" w:color="auto" w:sz="6" w:space="0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basedOn w:val="Normal"/>
    <w:pPr>
      <w:tabs>
        <w:tab w:val="left" w:pos="861"/>
        <w:tab w:val="left" w:pos="7708"/>
      </w:tabs>
      <w:autoSpaceDE w:val="0"/>
      <w:autoSpaceDN w:val="0"/>
      <w:adjustRightInd w:val="0"/>
      <w:spacing w:before="0" w:after="0"/>
    </w:pPr>
    <w:rPr>
      <w:rFonts w:cs="Arial"/>
      <w:sz w:val="16"/>
      <w:szCs w:val="16"/>
      <w:lang w:val="en-US"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GB"/>
    </w:rPr>
  </w:style>
  <w:style w:type="paragraph" w:styleId="header0" w:customStyle="1">
    <w:name w:val="header0"/>
    <w:pPr>
      <w:pBdr>
        <w:bottom w:val="single" w:color="auto" w:sz="6" w:space="1"/>
      </w:pBdr>
      <w:tabs>
        <w:tab w:val="left" w:pos="8505"/>
      </w:tabs>
    </w:pPr>
    <w:rPr>
      <w:sz w:val="16"/>
      <w:lang w:eastAsia="en-US"/>
    </w:rPr>
  </w:style>
  <w:style w:type="paragraph" w:styleId="INNH1">
    <w:name w:val="toc 1"/>
    <w:next w:val="Contractstyle"/>
    <w:uiPriority w:val="39"/>
    <w:rsid w:val="00D377E3"/>
    <w:pPr>
      <w:tabs>
        <w:tab w:val="right" w:leader="dot" w:pos="9639"/>
      </w:tabs>
      <w:spacing w:before="40" w:after="40"/>
      <w:ind w:left="720" w:hanging="720"/>
    </w:pPr>
    <w:rPr>
      <w:rFonts w:ascii="Arial" w:hAnsi="Arial"/>
      <w:b/>
      <w:noProof/>
      <w:lang w:val="en-GB" w:eastAsia="en-US"/>
    </w:rPr>
  </w:style>
  <w:style w:type="paragraph" w:styleId="Bunntekst">
    <w:name w:val="footer"/>
    <w:basedOn w:val="Normal"/>
    <w:pPr>
      <w:tabs>
        <w:tab w:val="left" w:pos="6804"/>
      </w:tabs>
    </w:pPr>
    <w:rPr>
      <w:sz w:val="16"/>
    </w:rPr>
  </w:style>
  <w:style w:type="character" w:styleId="Sidetall">
    <w:name w:val="page number"/>
    <w:basedOn w:val="Standardskriftforavsnitt"/>
  </w:style>
  <w:style w:type="paragraph" w:styleId="INNH2">
    <w:name w:val="toc 2"/>
    <w:basedOn w:val="INNH1"/>
    <w:next w:val="Normal"/>
    <w:semiHidden/>
    <w:rsid w:val="00D377E3"/>
    <w:pPr>
      <w:ind w:left="918"/>
    </w:pPr>
    <w:rPr>
      <w:b w:val="0"/>
      <w:caps/>
      <w:szCs w:val="22"/>
    </w:rPr>
  </w:style>
  <w:style w:type="paragraph" w:styleId="Tittel">
    <w:name w:val="Title"/>
    <w:basedOn w:val="Normal"/>
    <w:qFormat/>
    <w:rsid w:val="004367C4"/>
    <w:pPr>
      <w:spacing w:before="240" w:after="360"/>
      <w:outlineLvl w:val="0"/>
    </w:pPr>
    <w:rPr>
      <w:rFonts w:cs="Arial"/>
      <w:b/>
      <w:bCs/>
      <w:kern w:val="28"/>
      <w:sz w:val="32"/>
      <w:szCs w:val="32"/>
      <w:lang w:val="nb-NO" w:eastAsia="nb-NO"/>
    </w:rPr>
  </w:style>
  <w:style w:type="paragraph" w:styleId="Maintitle" w:customStyle="1">
    <w:name w:val="Main title"/>
    <w:pPr>
      <w:keepNext/>
      <w:spacing w:before="240" w:after="120"/>
    </w:pPr>
    <w:rPr>
      <w:rFonts w:ascii="Arial" w:hAnsi="Arial"/>
      <w:b/>
      <w:caps/>
      <w:kern w:val="28"/>
      <w:sz w:val="32"/>
      <w:lang w:val="en-GB" w:eastAsia="en-US"/>
    </w:rPr>
  </w:style>
  <w:style w:type="paragraph" w:styleId="Bulletlist" w:customStyle="1">
    <w:name w:val="Bullet list"/>
    <w:pPr>
      <w:numPr>
        <w:numId w:val="15"/>
      </w:numPr>
      <w:spacing w:before="40" w:after="40"/>
      <w:ind w:left="1304" w:hanging="227"/>
    </w:pPr>
    <w:rPr>
      <w:sz w:val="22"/>
      <w:lang w:val="en-GB" w:eastAsia="en-US"/>
    </w:rPr>
  </w:style>
  <w:style w:type="paragraph" w:styleId="Bulletlistnumbered" w:customStyle="1">
    <w:name w:val="Bulletlist numbered"/>
    <w:pPr>
      <w:keepLines/>
      <w:numPr>
        <w:numId w:val="5"/>
      </w:numPr>
      <w:spacing w:before="40" w:after="40"/>
    </w:pPr>
    <w:rPr>
      <w:sz w:val="22"/>
      <w:lang w:val="en-GB" w:eastAsia="en-US"/>
    </w:rPr>
  </w:style>
  <w:style w:type="paragraph" w:styleId="INNH3">
    <w:name w:val="toc 3"/>
    <w:basedOn w:val="Normal"/>
    <w:next w:val="Normal"/>
    <w:autoRedefine/>
    <w:semiHidden/>
    <w:pPr>
      <w:ind w:left="400"/>
    </w:pPr>
  </w:style>
  <w:style w:type="character" w:styleId="Hyperkobling">
    <w:name w:val="Hyperlink"/>
    <w:uiPriority w:val="99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rsid w:val="00D27540"/>
    <w:rPr>
      <w:rFonts w:ascii="Tahoma" w:hAnsi="Tahoma" w:cs="Tahoma"/>
      <w:sz w:val="16"/>
      <w:szCs w:val="16"/>
    </w:rPr>
  </w:style>
  <w:style w:type="paragraph" w:styleId="Kontraktstil-nsb" w:customStyle="1">
    <w:name w:val="Kontraktstil-nsb"/>
    <w:basedOn w:val="Normal"/>
    <w:qFormat/>
    <w:rsid w:val="00320B05"/>
    <w:pPr>
      <w:tabs>
        <w:tab w:val="left" w:pos="720"/>
      </w:tabs>
      <w:spacing w:before="0" w:after="240"/>
    </w:pPr>
    <w:rPr>
      <w:lang w:val="nb-NO"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67B94"/>
    <w:pPr>
      <w:keepLines/>
      <w:spacing w:after="0" w:line="259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  <w:lang w:val="nb-NO"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4367C4"/>
    <w:pPr>
      <w:widowControl w:val="0"/>
      <w:autoSpaceDE w:val="0"/>
      <w:autoSpaceDN w:val="0"/>
      <w:spacing w:before="0" w:after="0"/>
      <w:ind w:left="1199" w:hanging="661"/>
    </w:pPr>
    <w:rPr>
      <w:rFonts w:eastAsia="Calibri" w:cs="Arial"/>
      <w:szCs w:val="22"/>
      <w:lang w:val="nb" w:eastAsia="nb" w:bidi="nb"/>
    </w:rPr>
  </w:style>
  <w:style w:type="paragraph" w:styleId="Merknadstekst">
    <w:name w:val="annotation text"/>
    <w:basedOn w:val="Normal"/>
    <w:link w:val="MerknadstekstTegn"/>
    <w:uiPriority w:val="99"/>
    <w:unhideWhenUsed/>
    <w:rsid w:val="00F40548"/>
  </w:style>
  <w:style w:type="character" w:styleId="MerknadstekstTegn" w:customStyle="1">
    <w:name w:val="Merknadstekst Tegn"/>
    <w:basedOn w:val="Standardskriftforavsnitt"/>
    <w:link w:val="Merknadstekst"/>
    <w:uiPriority w:val="99"/>
    <w:rsid w:val="00F40548"/>
    <w:rPr>
      <w:rFonts w:ascii="Arial" w:hAnsi="Arial"/>
      <w:lang w:val="en-GB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40548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40548"/>
    <w:rPr>
      <w:rFonts w:ascii="Arial" w:hAnsi="Arial"/>
      <w:b/>
      <w:bCs/>
      <w:lang w:val="en-GB" w:eastAsia="en-US"/>
    </w:rPr>
  </w:style>
  <w:style w:type="character" w:styleId="Omtale">
    <w:name w:val="Mention"/>
    <w:basedOn w:val="Standardskriftforavsnitt"/>
    <w:uiPriority w:val="99"/>
    <w:unhideWhenUsed/>
    <w:rsid w:val="00F40548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F40548"/>
    <w:rPr>
      <w:rFonts w:ascii="Arial" w:hAnsi="Arial"/>
      <w:lang w:val="en-GB" w:eastAsia="en-US"/>
    </w:rPr>
  </w:style>
  <w:style w:type="character" w:styleId="BobletekstTegn" w:customStyle="1">
    <w:name w:val="Bobletekst Tegn"/>
    <w:link w:val="Bobletekst"/>
    <w:uiPriority w:val="99"/>
    <w:semiHidden/>
    <w:rsid w:val="00600943"/>
    <w:rPr>
      <w:rFonts w:ascii="Tahoma" w:hAnsi="Tahoma" w:cs="Tahoma"/>
      <w:sz w:val="16"/>
      <w:szCs w:val="16"/>
      <w:lang w:val="en-GB" w:eastAsia="en-US"/>
    </w:rPr>
  </w:style>
  <w:style w:type="paragraph" w:styleId="Tabell" w:customStyle="1">
    <w:name w:val="Tabell"/>
    <w:basedOn w:val="Normal"/>
    <w:link w:val="TabellChar"/>
    <w:qFormat/>
    <w:rsid w:val="00600943"/>
    <w:pPr>
      <w:widowControl w:val="0"/>
      <w:spacing w:before="0" w:after="0" w:line="264" w:lineRule="auto"/>
    </w:pPr>
    <w:rPr>
      <w:rFonts w:asciiTheme="minorHAnsi" w:hAnsiTheme="minorHAnsi"/>
      <w:lang w:val="nb-NO"/>
    </w:rPr>
  </w:style>
  <w:style w:type="character" w:styleId="TabellChar" w:customStyle="1">
    <w:name w:val="Tabell Char"/>
    <w:basedOn w:val="Standardskriftforavsnitt"/>
    <w:link w:val="Tabell"/>
    <w:rsid w:val="00600943"/>
    <w:rPr>
      <w:rFonts w:asciiTheme="minorHAnsi" w:hAnsiTheme="minorHAnsi"/>
      <w:sz w:val="22"/>
      <w:lang w:eastAsia="en-US"/>
    </w:rPr>
  </w:style>
  <w:style w:type="character" w:styleId="ListeavsnittTegn" w:customStyle="1">
    <w:name w:val="Listeavsnitt Tegn"/>
    <w:link w:val="Listeavsnitt"/>
    <w:uiPriority w:val="34"/>
    <w:rsid w:val="00A77708"/>
    <w:rPr>
      <w:rFonts w:ascii="Arial" w:hAnsi="Arial" w:eastAsia="Calibri" w:cs="Arial"/>
      <w:sz w:val="22"/>
      <w:szCs w:val="22"/>
      <w:lang w:val="nb" w:eastAsia="nb" w:bidi="nb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D842C9"/>
    <w:rPr>
      <w:rFonts w:ascii="Arial" w:hAnsi="Arial"/>
      <w:b/>
      <w:kern w:val="28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21f4fb-bcab-433c-ae95-c2741b638c0f">
      <Terms xmlns="http://schemas.microsoft.com/office/infopath/2007/PartnerControls"/>
    </lcf76f155ced4ddcb4097134ff3c332f>
    <TaxCatchAll xmlns="9ec22105-ae93-4925-b29c-6e18605e89e1" xsi:nil="true"/>
    <SharedWithUsers xmlns="9ec22105-ae93-4925-b29c-6e18605e89e1">
      <UserInfo>
        <DisplayName>Tommy Nysveen</DisplayName>
        <AccountId>272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B8BD6CF990E46B5AAF7A4EE142A43" ma:contentTypeVersion="14" ma:contentTypeDescription="Create a new document." ma:contentTypeScope="" ma:versionID="86ee967d7f4f01bba2f52b261a1abdcb">
  <xsd:schema xmlns:xsd="http://www.w3.org/2001/XMLSchema" xmlns:xs="http://www.w3.org/2001/XMLSchema" xmlns:p="http://schemas.microsoft.com/office/2006/metadata/properties" xmlns:ns2="3921f4fb-bcab-433c-ae95-c2741b638c0f" xmlns:ns3="9ec22105-ae93-4925-b29c-6e18605e89e1" targetNamespace="http://schemas.microsoft.com/office/2006/metadata/properties" ma:root="true" ma:fieldsID="928c316edd53aba8bbca0216c6f24767" ns2:_="" ns3:_="">
    <xsd:import namespace="3921f4fb-bcab-433c-ae95-c2741b638c0f"/>
    <xsd:import namespace="9ec22105-ae93-4925-b29c-6e18605e89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21f4fb-bcab-433c-ae95-c2741b638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d80a19a-8fc2-4ad2-a11c-8d1d6e00f3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22105-ae93-4925-b29c-6e18605e89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446d48c-5b33-4d7d-96ab-72882f1daec8}" ma:internalName="TaxCatchAll" ma:showField="CatchAllData" ma:web="9ec22105-ae93-4925-b29c-6e18605e89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0A048E-03D6-4B5B-BE8B-3E83D7BCA7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B09F8A-5B8C-426E-9700-4A1EEF159FE3}">
  <ds:schemaRefs>
    <ds:schemaRef ds:uri="http://schemas.microsoft.com/office/2006/metadata/properties"/>
    <ds:schemaRef ds:uri="http://schemas.microsoft.com/office/infopath/2007/PartnerControls"/>
    <ds:schemaRef ds:uri="3921f4fb-bcab-433c-ae95-c2741b638c0f"/>
    <ds:schemaRef ds:uri="9ec22105-ae93-4925-b29c-6e18605e89e1"/>
  </ds:schemaRefs>
</ds:datastoreItem>
</file>

<file path=customXml/itemProps3.xml><?xml version="1.0" encoding="utf-8"?>
<ds:datastoreItem xmlns:ds="http://schemas.openxmlformats.org/officeDocument/2006/customXml" ds:itemID="{A7099C13-882F-419D-9A07-77D4375761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4A1F0E-1F76-4F2A-9422-0C062721449C}"/>
</file>

<file path=docMetadata/LabelInfo.xml><?xml version="1.0" encoding="utf-8"?>
<clbl:labelList xmlns:clbl="http://schemas.microsoft.com/office/2020/mipLabelMetadata">
  <clbl:label id="{30c196be-106b-44d0-9df5-c692fe08d33d}" enabled="0" method="" siteId="{30c196be-106b-44d0-9df5-c692fe08d33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TJK</dc:creator>
  <cp:keywords/>
  <dc:description/>
  <cp:lastModifiedBy>Kristoffer Cyrille Nolin</cp:lastModifiedBy>
  <cp:revision>27</cp:revision>
  <cp:lastPrinted>1900-01-01T17:00:00Z</cp:lastPrinted>
  <dcterms:created xsi:type="dcterms:W3CDTF">2025-01-27T23:21:00Z</dcterms:created>
  <dcterms:modified xsi:type="dcterms:W3CDTF">2026-06-25T19:40:14Z</dcterms:modified>
  <cp:category>Kontraktsdokumenter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0x0101000C9B8BD6CF990E46B5AAF7A4EE142A43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